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993" w:rsidRPr="00BF3A47" w:rsidRDefault="00657993" w:rsidP="00360D31">
      <w:pPr>
        <w:jc w:val="center"/>
        <w:rPr>
          <w:b/>
        </w:rPr>
      </w:pPr>
      <w:r w:rsidRPr="00BF3A47">
        <w:rPr>
          <w:b/>
        </w:rPr>
        <w:t>201</w:t>
      </w:r>
      <w:r>
        <w:rPr>
          <w:b/>
        </w:rPr>
        <w:t>..</w:t>
      </w:r>
      <w:r w:rsidRPr="00BF3A47">
        <w:rPr>
          <w:b/>
        </w:rPr>
        <w:t xml:space="preserve"> – 201</w:t>
      </w:r>
      <w:r>
        <w:rPr>
          <w:b/>
        </w:rPr>
        <w:t>..</w:t>
      </w:r>
      <w:r w:rsidRPr="00BF3A47">
        <w:rPr>
          <w:b/>
        </w:rPr>
        <w:t xml:space="preserve"> EĞİTİM – ÖĞRETİM YILI </w:t>
      </w:r>
      <w:r>
        <w:rPr>
          <w:b/>
        </w:rPr>
        <w:t>………..</w:t>
      </w:r>
      <w:r w:rsidRPr="00BF3A47">
        <w:rPr>
          <w:b/>
        </w:rPr>
        <w:t xml:space="preserve"> ORTAOKULU I. D</w:t>
      </w:r>
      <w:r>
        <w:rPr>
          <w:b/>
        </w:rPr>
        <w:t>ÖNEM 6B</w:t>
      </w:r>
      <w:r w:rsidRPr="00BF3A47">
        <w:rPr>
          <w:b/>
        </w:rPr>
        <w:t xml:space="preserve"> SINIFI 1. SINAV SORULARI</w:t>
      </w:r>
    </w:p>
    <w:p w:rsidR="00657993" w:rsidRDefault="00657993" w:rsidP="00360D31">
      <w:pPr>
        <w:rPr>
          <w:b/>
        </w:rPr>
      </w:pPr>
      <w:r w:rsidRPr="00BF3A47">
        <w:rPr>
          <w:b/>
        </w:rPr>
        <w:t>ADIM SOYADIM  :      …………………………………………………………..                 SINIFIM – NUMARAM : ……………………………….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81"/>
        <w:gridCol w:w="5381"/>
      </w:tblGrid>
      <w:tr w:rsidR="00657993" w:rsidRPr="009322AC" w:rsidTr="009322AC">
        <w:tc>
          <w:tcPr>
            <w:tcW w:w="5381" w:type="dxa"/>
          </w:tcPr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s1026" type="#_x0000_t75" alt="http://www.yardimcikaynaklar.com/wp-content/uploads/2014/03/kol-kaslar%C4%B1n%C4%B1n-gev%C5%9Femesi-ve-kas%C4%B1lmas%C4%B1.jpg" style="position:absolute;margin-left:-5.15pt;margin-top:15.75pt;width:130.05pt;height:125.25pt;z-index:251651072;visibility:visible" wrapcoords="-125 0 -125 21471 21600 21471 21600 0 -125 0">
                  <v:imagedata r:id="rId5" o:title=""/>
                  <w10:wrap type="through"/>
                </v:shape>
              </w:pict>
            </w:r>
            <w:r w:rsidRPr="009322AC">
              <w:rPr>
                <w:b/>
              </w:rPr>
              <w:t xml:space="preserve">1.                   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5" o:spid="_x0000_s1027" type="#_x0000_t32" style="position:absolute;margin-left:67.25pt;margin-top:55.55pt;width:42pt;height:57.75pt;flip:x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" strokecolor="#5b9bd5" strokeweight=".5pt">
                  <v:stroke endarrow="block" joinstyle="miter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4" o:spid="_x0000_s1028" type="#_x0000_t32" style="position:absolute;margin-left:98.75pt;margin-top:14.3pt;width:.75pt;height:30pt;flip:x y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" strokecolor="#5b9bd5" strokeweight=".5pt">
                  <v:stroke endarrow="block" joinstyle="miter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3" o:spid="_x0000_s1029" type="#_x0000_t32" style="position:absolute;margin-left:59.75pt;margin-top:49.55pt;width:9pt;height:29.25pt;flip:x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" strokecolor="#5b9bd5" strokeweight=".5pt">
                  <v:stroke endarrow="block" joinstyle="miter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2" o:spid="_x0000_s1030" type="#_x0000_t32" style="position:absolute;margin-left:62pt;margin-top:12.8pt;width:.75pt;height:23.25pt;flip:x y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" strokecolor="#5b9bd5" strokeweight=".5pt">
                  <v:stroke endarrow="block" joinstyle="miter"/>
                </v:shape>
              </w:pict>
            </w:r>
            <w:r w:rsidRPr="009322AC">
              <w:rPr>
                <w:b/>
              </w:rPr>
              <w:t xml:space="preserve">Yandaki resimde pazı kemiğine bağlı kaslar gösterilmiştir. Buna göre numaralandırılmış kasların </w:t>
            </w:r>
            <w:r w:rsidRPr="009322AC">
              <w:rPr>
                <w:b/>
                <w:u w:val="single"/>
              </w:rPr>
              <w:t>kasılma / gevşeme durumlarını yazın</w:t>
            </w:r>
            <w:r w:rsidRPr="009322AC">
              <w:rPr>
                <w:b/>
                <w:sz w:val="20"/>
                <w:szCs w:val="20"/>
              </w:rPr>
              <w:t>.  ( 4 puan)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</w:p>
        </w:tc>
        <w:tc>
          <w:tcPr>
            <w:tcW w:w="5381" w:type="dxa"/>
          </w:tcPr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>
              <w:rPr>
                <w:noProof/>
                <w:lang w:eastAsia="tr-TR"/>
              </w:rPr>
              <w:pict>
                <v:shape id="Resim 8" o:spid="_x0000_s1031" type="#_x0000_t75" alt="http://www.bilgizenginleri.org/attachments/5480d1330738406/eklemler.gif" style="position:absolute;margin-left:3.15pt;margin-top:13.45pt;width:120pt;height:124.3pt;z-index:251656192;visibility:visible;mso-position-horizontal-relative:text;mso-position-vertical-relative:text" wrapcoords="-135 0 -135 21470 21600 21470 21600 0 -135 0">
                  <v:imagedata r:id="rId6" o:title=""/>
                  <w10:wrap type="through"/>
                </v:shape>
              </w:pict>
            </w:r>
            <w:r w:rsidRPr="009322AC">
              <w:rPr>
                <w:b/>
              </w:rPr>
              <w:t>5.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 xml:space="preserve"> Yanda bir oynar eklem şekli verilmiştir. Bu şekilde verilen </w:t>
            </w:r>
            <w:r w:rsidRPr="009322AC">
              <w:rPr>
                <w:b/>
                <w:u w:val="single"/>
              </w:rPr>
              <w:t>eklem kıkırdağı ve eklem sıvısının görevi nedir, açıklayın.</w:t>
            </w:r>
            <w:r w:rsidRPr="009322AC">
              <w:rPr>
                <w:b/>
              </w:rPr>
              <w:t xml:space="preserve">                </w:t>
            </w:r>
            <w:r w:rsidRPr="009322AC">
              <w:rPr>
                <w:b/>
                <w:u w:val="single"/>
              </w:rPr>
              <w:t>( 4 puan )</w:t>
            </w:r>
          </w:p>
        </w:tc>
      </w:tr>
      <w:tr w:rsidR="00657993" w:rsidRPr="009322AC" w:rsidTr="009322AC">
        <w:tc>
          <w:tcPr>
            <w:tcW w:w="5381" w:type="dxa"/>
          </w:tcPr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 xml:space="preserve">2. Vücudumuzda iskeletin üzerinde bulunan kasların 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 xml:space="preserve">     kasılma – gevşeme sırasındaki durumlarıyla ilgili 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9322AC">
              <w:rPr>
                <w:b/>
              </w:rPr>
              <w:t xml:space="preserve">     verilen cümleleri </w:t>
            </w:r>
            <w:r w:rsidRPr="009322AC">
              <w:rPr>
                <w:b/>
                <w:u w:val="single"/>
              </w:rPr>
              <w:t>uygun kelimelerle tamamlayın.</w:t>
            </w:r>
            <w:r w:rsidRPr="009322AC">
              <w:rPr>
                <w:b/>
                <w:sz w:val="18"/>
                <w:szCs w:val="18"/>
              </w:rPr>
              <w:t xml:space="preserve"> 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  <w:sz w:val="20"/>
                <w:szCs w:val="20"/>
                <w:u w:val="single"/>
              </w:rPr>
            </w:pPr>
            <w:r w:rsidRPr="009322AC">
              <w:rPr>
                <w:b/>
                <w:sz w:val="18"/>
                <w:szCs w:val="18"/>
              </w:rPr>
              <w:t xml:space="preserve">                                                                                                           </w:t>
            </w:r>
            <w:r w:rsidRPr="009322AC">
              <w:rPr>
                <w:b/>
                <w:sz w:val="20"/>
                <w:szCs w:val="20"/>
              </w:rPr>
              <w:t xml:space="preserve"> (6 puan)</w:t>
            </w: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>Kasılan bir kas  ………………  ve ……………………….</w:t>
            </w: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>Gevşeyen bir kas …………………  ve ………………….</w:t>
            </w: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>Kasılan bir kasın boyu ……………………………….</w:t>
            </w: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>Gevşeyen bir kasın boyu ……………………………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</w:p>
        </w:tc>
        <w:tc>
          <w:tcPr>
            <w:tcW w:w="5381" w:type="dxa"/>
          </w:tcPr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 xml:space="preserve">6. “Kıkırdak” kemiğe göre daha esnek ve yumuşak bir 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  <w:u w:val="single"/>
              </w:rPr>
            </w:pPr>
            <w:r w:rsidRPr="009322AC">
              <w:rPr>
                <w:b/>
              </w:rPr>
              <w:t xml:space="preserve">      yapıdır. Vücudumuzda </w:t>
            </w:r>
            <w:r w:rsidRPr="009322AC">
              <w:rPr>
                <w:b/>
                <w:u w:val="single"/>
              </w:rPr>
              <w:t xml:space="preserve">kıkırdağın bulunduğu yerlere 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  <w:u w:val="single"/>
              </w:rPr>
            </w:pPr>
            <w:r w:rsidRPr="009322AC">
              <w:rPr>
                <w:b/>
              </w:rPr>
              <w:t xml:space="preserve">      </w:t>
            </w:r>
            <w:r w:rsidRPr="009322AC">
              <w:rPr>
                <w:b/>
                <w:u w:val="single"/>
              </w:rPr>
              <w:t>5 örnek yazın.</w:t>
            </w:r>
            <w:r w:rsidRPr="009322AC">
              <w:rPr>
                <w:b/>
              </w:rPr>
              <w:t xml:space="preserve">                                                     ( 5 puan )</w:t>
            </w: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 xml:space="preserve">   </w:t>
            </w: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 xml:space="preserve">  </w:t>
            </w: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 xml:space="preserve">  </w:t>
            </w: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 xml:space="preserve">  </w:t>
            </w: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/>
              </w:rPr>
            </w:pPr>
          </w:p>
        </w:tc>
      </w:tr>
      <w:tr w:rsidR="00657993" w:rsidRPr="009322AC" w:rsidTr="009322AC">
        <w:tc>
          <w:tcPr>
            <w:tcW w:w="5381" w:type="dxa"/>
          </w:tcPr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>3.</w:t>
            </w:r>
          </w:p>
          <w:p w:rsidR="00657993" w:rsidRPr="009322AC" w:rsidRDefault="00657993" w:rsidP="009322AC">
            <w:pPr>
              <w:spacing w:after="0" w:line="240" w:lineRule="auto"/>
            </w:pPr>
            <w:r w:rsidRPr="009322AC">
              <w:rPr>
                <w:noProof/>
                <w:lang w:eastAsia="tr-TR"/>
              </w:rPr>
              <w:pict>
                <v:shape id="Resim 6" o:spid="_x0000_i1025" type="#_x0000_t75" alt="http://www.biyolojisitesi.net/tum%20uniteler/destek_ve_hareket/kaslar/kas_cesitleri.jpg" style="width:253.5pt;height:108pt;visibility:visible">
                  <v:imagedata r:id="rId7" o:title=""/>
                </v:shape>
              </w:pict>
            </w:r>
          </w:p>
          <w:p w:rsidR="00657993" w:rsidRPr="009322AC" w:rsidRDefault="00657993" w:rsidP="009322AC">
            <w:pPr>
              <w:spacing w:after="0" w:line="240" w:lineRule="auto"/>
            </w:pPr>
          </w:p>
          <w:p w:rsidR="00657993" w:rsidRPr="009322AC" w:rsidRDefault="00657993" w:rsidP="009322A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9322AC">
              <w:rPr>
                <w:b/>
              </w:rPr>
              <w:t xml:space="preserve">  </w:t>
            </w:r>
            <w:r w:rsidRPr="009322AC">
              <w:rPr>
                <w:b/>
                <w:sz w:val="20"/>
                <w:szCs w:val="20"/>
              </w:rPr>
              <w:t>Yukarıda vücudumuzdaki kas çeşitleri verilmiştir. Buna göre aşağıda verilen bilgileri uygun kavramlarla doldurun.  (5 puan)</w:t>
            </w: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9322AC">
              <w:rPr>
                <w:b/>
                <w:sz w:val="20"/>
                <w:szCs w:val="20"/>
              </w:rPr>
              <w:t>Çizgili kaslar  ………………………… üzerini sarar.</w:t>
            </w: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9322AC">
              <w:rPr>
                <w:b/>
                <w:sz w:val="20"/>
                <w:szCs w:val="20"/>
              </w:rPr>
              <w:t>Kalbimizin yapısında ……………. kası bulunur.</w:t>
            </w: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9322AC">
              <w:rPr>
                <w:b/>
                <w:sz w:val="20"/>
                <w:szCs w:val="20"/>
              </w:rPr>
              <w:t>Midemizin yapısında ……………….. kas bulunur.</w:t>
            </w: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9322AC">
              <w:rPr>
                <w:b/>
                <w:sz w:val="20"/>
                <w:szCs w:val="20"/>
              </w:rPr>
              <w:t>Yemek borumuzu ve idrar kesemizi oluşturan kaslar …………….. kaslardır.</w:t>
            </w: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9322AC">
              <w:rPr>
                <w:b/>
                <w:sz w:val="20"/>
                <w:szCs w:val="20"/>
              </w:rPr>
              <w:t xml:space="preserve">Yüzümüzde, yanaklarımızda bulunan kaslar ……………. </w:t>
            </w:r>
          </w:p>
          <w:p w:rsidR="00657993" w:rsidRPr="009322AC" w:rsidRDefault="00657993" w:rsidP="009322AC">
            <w:pPr>
              <w:pStyle w:val="ListParagraph"/>
              <w:spacing w:after="0" w:line="240" w:lineRule="auto"/>
              <w:rPr>
                <w:b/>
                <w:sz w:val="20"/>
                <w:szCs w:val="20"/>
              </w:rPr>
            </w:pPr>
            <w:r w:rsidRPr="009322AC">
              <w:rPr>
                <w:b/>
                <w:sz w:val="20"/>
                <w:szCs w:val="20"/>
              </w:rPr>
              <w:t>Kaslardır.</w:t>
            </w:r>
          </w:p>
        </w:tc>
        <w:tc>
          <w:tcPr>
            <w:tcW w:w="5381" w:type="dxa"/>
          </w:tcPr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 xml:space="preserve">7. </w:t>
            </w:r>
            <w:r w:rsidRPr="009322AC">
              <w:rPr>
                <w:b/>
                <w:noProof/>
                <w:lang w:eastAsia="tr-TR"/>
              </w:rPr>
              <w:pict>
                <v:shape id="Resim 9" o:spid="_x0000_i1026" type="#_x0000_t75" style="width:246pt;height:72.75pt;visibility:visible">
                  <v:imagedata r:id="rId8" o:title=""/>
                </v:shape>
              </w:pic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  <w:u w:val="single"/>
              </w:rPr>
            </w:pPr>
            <w:r w:rsidRPr="009322AC">
              <w:t xml:space="preserve">        </w:t>
            </w:r>
            <w:r w:rsidRPr="009322AC">
              <w:rPr>
                <w:b/>
              </w:rPr>
              <w:t xml:space="preserve">Yukarıda bir uzun kemiğin yapısı verilmiştir. Numaralandırılmış kısımların </w:t>
            </w:r>
            <w:r w:rsidRPr="009322AC">
              <w:rPr>
                <w:b/>
                <w:u w:val="single"/>
              </w:rPr>
              <w:t>isimlerini aşağıya yazın.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  <w:u w:val="single"/>
              </w:rPr>
            </w:pPr>
            <w:r w:rsidRPr="009322AC">
              <w:rPr>
                <w:b/>
              </w:rPr>
              <w:t xml:space="preserve">                                                                                     </w:t>
            </w:r>
            <w:r w:rsidRPr="009322AC">
              <w:rPr>
                <w:b/>
                <w:u w:val="single"/>
              </w:rPr>
              <w:t>( 8 puan )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  <w:u w:val="single"/>
              </w:rPr>
            </w:pPr>
            <w:r w:rsidRPr="009322AC">
              <w:rPr>
                <w:b/>
                <w:u w:val="single"/>
              </w:rPr>
              <w:t>1…………………………………………………………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  <w:u w:val="single"/>
              </w:rPr>
            </w:pPr>
            <w:r w:rsidRPr="009322AC">
              <w:rPr>
                <w:b/>
                <w:u w:val="single"/>
              </w:rPr>
              <w:t>2…………………………………………………………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  <w:u w:val="single"/>
              </w:rPr>
            </w:pPr>
            <w:r w:rsidRPr="009322AC">
              <w:rPr>
                <w:b/>
                <w:u w:val="single"/>
              </w:rPr>
              <w:t>3…………………………………………………………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  <w:u w:val="single"/>
              </w:rPr>
            </w:pPr>
            <w:r w:rsidRPr="009322AC">
              <w:rPr>
                <w:b/>
                <w:u w:val="single"/>
              </w:rPr>
              <w:t>4…………………………………………………………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  <w:u w:val="single"/>
              </w:rPr>
            </w:pPr>
            <w:r w:rsidRPr="009322AC">
              <w:rPr>
                <w:b/>
                <w:u w:val="single"/>
              </w:rPr>
              <w:t>6…………………………………………………………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  <w:u w:val="single"/>
              </w:rPr>
            </w:pPr>
            <w:r w:rsidRPr="009322AC">
              <w:rPr>
                <w:b/>
                <w:u w:val="single"/>
              </w:rPr>
              <w:t>7…………………………………………………………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  <w:u w:val="single"/>
              </w:rPr>
              <w:t>8………………………………………………………….</w:t>
            </w:r>
          </w:p>
        </w:tc>
      </w:tr>
      <w:tr w:rsidR="00657993" w:rsidRPr="009322AC" w:rsidTr="009322AC">
        <w:tc>
          <w:tcPr>
            <w:tcW w:w="5381" w:type="dxa"/>
          </w:tcPr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>4.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 xml:space="preserve">        </w:t>
            </w:r>
            <w:r w:rsidRPr="009322AC">
              <w:rPr>
                <w:noProof/>
                <w:lang w:eastAsia="tr-TR"/>
              </w:rPr>
              <w:t xml:space="preserve"> </w:t>
            </w:r>
            <w:r w:rsidRPr="009322AC">
              <w:rPr>
                <w:noProof/>
                <w:lang w:eastAsia="tr-TR"/>
              </w:rPr>
              <w:pict>
                <v:shape id="Resim 7" o:spid="_x0000_i1027" type="#_x0000_t75" alt="http://www.soruhane.com/dosya/biyoloji/RESIMLI_KONU_ANLATIMI/Eklem_Turleri.JPG" style="width:214.5pt;height:69.75pt;visibility:visible">
                  <v:imagedata r:id="rId9" o:title="" croptop="29034f" cropbottom="12194f" cropleft="2365f" cropright="1703f"/>
                </v:shape>
              </w:pic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9322AC">
              <w:rPr>
                <w:b/>
                <w:sz w:val="18"/>
                <w:szCs w:val="18"/>
              </w:rPr>
              <w:t xml:space="preserve">          DİZDEKİ EKLEM - OMURLAR ARASI EKLEM  - KAFATASI EKLEMİ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 xml:space="preserve">    Yukarıda örnekleri verilen </w:t>
            </w:r>
            <w:r w:rsidRPr="009322AC">
              <w:rPr>
                <w:b/>
                <w:u w:val="single"/>
              </w:rPr>
              <w:t>eklemlerin çeşitlerini</w:t>
            </w:r>
            <w:r w:rsidRPr="009322AC">
              <w:rPr>
                <w:b/>
              </w:rPr>
              <w:t xml:space="preserve"> yazın.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 xml:space="preserve">                                                                                     ( 6 puan )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</w:p>
        </w:tc>
        <w:tc>
          <w:tcPr>
            <w:tcW w:w="5381" w:type="dxa"/>
          </w:tcPr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 xml:space="preserve">8.  Uzun kemiğin yapısında bulunan kısımlar aşağıda   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 xml:space="preserve">     verilmiştir. </w:t>
            </w:r>
            <w:r w:rsidRPr="009322AC">
              <w:rPr>
                <w:b/>
                <w:u w:val="single"/>
              </w:rPr>
              <w:t>Görevlerini yazın</w:t>
            </w:r>
            <w:r w:rsidRPr="009322AC">
              <w:rPr>
                <w:b/>
              </w:rPr>
              <w:t xml:space="preserve">.                         </w:t>
            </w:r>
            <w:bookmarkStart w:id="0" w:name="_GoBack"/>
            <w:bookmarkEnd w:id="0"/>
            <w:r w:rsidRPr="009322AC">
              <w:rPr>
                <w:b/>
              </w:rPr>
              <w:t>( 12 puan )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>- Kırmızı kemik iliği :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>- Sarı kemik iliği :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>- Sert (sıkı) kemik dokusu :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>- Kemik zarı :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>- Süngerimsi kemik :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>- Kan damarları :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</w:p>
        </w:tc>
      </w:tr>
      <w:tr w:rsidR="00657993" w:rsidRPr="009322AC" w:rsidTr="009322AC">
        <w:tc>
          <w:tcPr>
            <w:tcW w:w="5381" w:type="dxa"/>
          </w:tcPr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 xml:space="preserve">9. İskeletimizde bulunan kemikler kısa, uzun ve yassı 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  <w:u w:val="single"/>
              </w:rPr>
            </w:pPr>
            <w:r w:rsidRPr="009322AC">
              <w:rPr>
                <w:b/>
              </w:rPr>
              <w:t xml:space="preserve">     olmak üzere 3 çeşittir. Her çeşit kemiğe </w:t>
            </w:r>
            <w:r w:rsidRPr="009322AC">
              <w:rPr>
                <w:b/>
                <w:u w:val="single"/>
              </w:rPr>
              <w:t xml:space="preserve">ikişer örnek 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 xml:space="preserve">     </w:t>
            </w:r>
            <w:r w:rsidRPr="009322AC">
              <w:rPr>
                <w:b/>
                <w:u w:val="single"/>
              </w:rPr>
              <w:t>yazın.</w:t>
            </w:r>
            <w:r w:rsidRPr="009322AC">
              <w:rPr>
                <w:b/>
              </w:rPr>
              <w:t xml:space="preserve"> ( 6 puan )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>Kısa kemiklerimiz : …………………………………………</w:t>
            </w:r>
          </w:p>
          <w:p w:rsidR="00657993" w:rsidRPr="009322AC" w:rsidRDefault="00657993" w:rsidP="009322AC">
            <w:pPr>
              <w:pStyle w:val="ListParagraph"/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>……………………………………………………………………….</w:t>
            </w: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>Uzun kemiklerimiz : ……………………………………….</w:t>
            </w:r>
          </w:p>
          <w:p w:rsidR="00657993" w:rsidRPr="009322AC" w:rsidRDefault="00657993" w:rsidP="009322AC">
            <w:pPr>
              <w:pStyle w:val="ListParagraph"/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>……………………………………………………………………….</w:t>
            </w: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>Yassı kemiklerimiz : ……………………………………….</w:t>
            </w:r>
          </w:p>
          <w:p w:rsidR="00657993" w:rsidRPr="009322AC" w:rsidRDefault="00657993" w:rsidP="009322AC">
            <w:pPr>
              <w:spacing w:after="0" w:line="240" w:lineRule="auto"/>
              <w:ind w:left="720"/>
              <w:rPr>
                <w:b/>
              </w:rPr>
            </w:pPr>
            <w:r w:rsidRPr="009322AC">
              <w:rPr>
                <w:b/>
              </w:rPr>
              <w:t>……………………………………………………………………….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</w:p>
        </w:tc>
        <w:tc>
          <w:tcPr>
            <w:tcW w:w="5381" w:type="dxa"/>
          </w:tcPr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 xml:space="preserve">13.  Aşağıda hücredeki bazı organellerin görevleri 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 xml:space="preserve">        verilmiştir. Bu görevleri yapan organallerin 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 xml:space="preserve">        isimlerini yazın. ( 9 puan )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>Protein sentezi yapar : ……………………………………</w:t>
            </w: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>Hücre bölünmesinde görevlidir : ……………………..</w:t>
            </w: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>Hücre içi sindirimde görevlidir : ……………………….</w:t>
            </w: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>Atık maddeyi ve fazla suyu depolar : ………………..</w:t>
            </w: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>Hücreye madde giriş – çıkışını sağlar : ……………….</w:t>
            </w: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>Hücre içinde madde taşınmasını sağlar : …………..</w:t>
            </w: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>Hücreyi dış etkilerden korur : ……………………………</w:t>
            </w: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>Hücreyi yönetir : ………………………………………………</w:t>
            </w: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>Organeller, onun içinde yüzer : …………………………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</w:p>
        </w:tc>
      </w:tr>
      <w:tr w:rsidR="00657993" w:rsidRPr="009322AC" w:rsidTr="009322AC">
        <w:tc>
          <w:tcPr>
            <w:tcW w:w="5381" w:type="dxa"/>
          </w:tcPr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>10.  İskeletimizdeki kemiklerin isimlerini yazın. (10 puan)</w:t>
            </w:r>
          </w:p>
          <w:p w:rsidR="00657993" w:rsidRPr="009322AC" w:rsidRDefault="00657993" w:rsidP="009322AC">
            <w:pPr>
              <w:spacing w:after="0" w:line="240" w:lineRule="auto"/>
              <w:jc w:val="center"/>
              <w:rPr>
                <w:b/>
              </w:rPr>
            </w:pPr>
            <w:r w:rsidRPr="009322AC">
              <w:rPr>
                <w:noProof/>
                <w:lang w:eastAsia="tr-TR"/>
              </w:rPr>
              <w:pict>
                <v:shape id="Resim 10" o:spid="_x0000_i1028" type="#_x0000_t75" alt="http://f.internetara.com/onbellek/12/09/22/iuuq_NV_00xxx_SL_nviufwb_SL_dpn0sftjnmfs0sftjnmfs0Jtlfmfu_NK_tjtufnj_NK_sftjnmfsj_NK_26_SL_kqh.jpg" style="width:225pt;height:213pt;visibility:visible">
                  <v:imagedata r:id="rId10" o:title=""/>
                </v:shape>
              </w:pict>
            </w:r>
          </w:p>
        </w:tc>
        <w:tc>
          <w:tcPr>
            <w:tcW w:w="5381" w:type="dxa"/>
          </w:tcPr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 xml:space="preserve">14.  Bitki hücresi ile hayvan hücresi arasındaki </w:t>
            </w:r>
            <w:r w:rsidRPr="009322AC">
              <w:rPr>
                <w:b/>
                <w:u w:val="single"/>
              </w:rPr>
              <w:t>farkları</w:t>
            </w:r>
            <w:r w:rsidRPr="009322AC">
              <w:rPr>
                <w:b/>
              </w:rPr>
              <w:t xml:space="preserve"> 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 xml:space="preserve">       karşılaştırmalı olarak </w:t>
            </w:r>
            <w:r w:rsidRPr="009322AC">
              <w:rPr>
                <w:b/>
                <w:u w:val="single"/>
              </w:rPr>
              <w:t>yazın.</w:t>
            </w:r>
            <w:r w:rsidRPr="009322AC">
              <w:rPr>
                <w:b/>
              </w:rPr>
              <w:t xml:space="preserve">                        ( 5 puan )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577"/>
              <w:gridCol w:w="2578"/>
            </w:tblGrid>
            <w:tr w:rsidR="00657993" w:rsidRPr="009322AC" w:rsidTr="009322AC">
              <w:tc>
                <w:tcPr>
                  <w:tcW w:w="2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7993" w:rsidRPr="009322AC" w:rsidRDefault="00657993" w:rsidP="009322AC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9322AC">
                    <w:rPr>
                      <w:b/>
                    </w:rPr>
                    <w:t>BİTKİ HÜCRESİ</w:t>
                  </w:r>
                </w:p>
              </w:tc>
              <w:tc>
                <w:tcPr>
                  <w:tcW w:w="2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7993" w:rsidRPr="009322AC" w:rsidRDefault="00657993" w:rsidP="009322AC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9322AC">
                    <w:rPr>
                      <w:b/>
                    </w:rPr>
                    <w:t>HAYVAN HÜCRESİ</w:t>
                  </w:r>
                </w:p>
              </w:tc>
            </w:tr>
            <w:tr w:rsidR="00657993" w:rsidRPr="009322AC" w:rsidTr="009322AC">
              <w:tc>
                <w:tcPr>
                  <w:tcW w:w="2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7993" w:rsidRPr="009322AC" w:rsidRDefault="00657993" w:rsidP="009322AC">
                  <w:pPr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7993" w:rsidRPr="009322AC" w:rsidRDefault="00657993" w:rsidP="009322AC">
                  <w:pPr>
                    <w:spacing w:after="0" w:line="240" w:lineRule="auto"/>
                    <w:rPr>
                      <w:b/>
                    </w:rPr>
                  </w:pPr>
                </w:p>
                <w:p w:rsidR="00657993" w:rsidRPr="009322AC" w:rsidRDefault="00657993" w:rsidP="009322AC">
                  <w:pPr>
                    <w:spacing w:after="0" w:line="240" w:lineRule="auto"/>
                    <w:rPr>
                      <w:b/>
                    </w:rPr>
                  </w:pPr>
                </w:p>
              </w:tc>
            </w:tr>
            <w:tr w:rsidR="00657993" w:rsidRPr="009322AC" w:rsidTr="009322AC">
              <w:tc>
                <w:tcPr>
                  <w:tcW w:w="2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7993" w:rsidRPr="009322AC" w:rsidRDefault="00657993" w:rsidP="009322AC">
                  <w:pPr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7993" w:rsidRPr="009322AC" w:rsidRDefault="00657993" w:rsidP="009322AC">
                  <w:pPr>
                    <w:spacing w:after="0" w:line="240" w:lineRule="auto"/>
                    <w:rPr>
                      <w:b/>
                    </w:rPr>
                  </w:pPr>
                </w:p>
                <w:p w:rsidR="00657993" w:rsidRPr="009322AC" w:rsidRDefault="00657993" w:rsidP="009322AC">
                  <w:pPr>
                    <w:spacing w:after="0" w:line="240" w:lineRule="auto"/>
                    <w:rPr>
                      <w:b/>
                    </w:rPr>
                  </w:pPr>
                </w:p>
              </w:tc>
            </w:tr>
            <w:tr w:rsidR="00657993" w:rsidRPr="009322AC" w:rsidTr="009322AC">
              <w:tc>
                <w:tcPr>
                  <w:tcW w:w="2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7993" w:rsidRPr="009322AC" w:rsidRDefault="00657993" w:rsidP="009322AC">
                  <w:pPr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7993" w:rsidRPr="009322AC" w:rsidRDefault="00657993" w:rsidP="009322AC">
                  <w:pPr>
                    <w:spacing w:after="0" w:line="240" w:lineRule="auto"/>
                    <w:rPr>
                      <w:b/>
                    </w:rPr>
                  </w:pPr>
                </w:p>
                <w:p w:rsidR="00657993" w:rsidRPr="009322AC" w:rsidRDefault="00657993" w:rsidP="009322AC">
                  <w:pPr>
                    <w:spacing w:after="0" w:line="240" w:lineRule="auto"/>
                    <w:rPr>
                      <w:b/>
                    </w:rPr>
                  </w:pPr>
                </w:p>
              </w:tc>
            </w:tr>
            <w:tr w:rsidR="00657993" w:rsidRPr="009322AC" w:rsidTr="009322AC">
              <w:tc>
                <w:tcPr>
                  <w:tcW w:w="2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7993" w:rsidRPr="009322AC" w:rsidRDefault="00657993" w:rsidP="009322AC">
                  <w:pPr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7993" w:rsidRPr="009322AC" w:rsidRDefault="00657993" w:rsidP="009322AC">
                  <w:pPr>
                    <w:spacing w:after="0" w:line="240" w:lineRule="auto"/>
                    <w:rPr>
                      <w:b/>
                    </w:rPr>
                  </w:pPr>
                </w:p>
                <w:p w:rsidR="00657993" w:rsidRPr="009322AC" w:rsidRDefault="00657993" w:rsidP="009322AC">
                  <w:pPr>
                    <w:spacing w:after="0" w:line="240" w:lineRule="auto"/>
                    <w:rPr>
                      <w:b/>
                    </w:rPr>
                  </w:pPr>
                </w:p>
              </w:tc>
            </w:tr>
            <w:tr w:rsidR="00657993" w:rsidRPr="009322AC" w:rsidTr="009322AC">
              <w:tc>
                <w:tcPr>
                  <w:tcW w:w="2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7993" w:rsidRPr="009322AC" w:rsidRDefault="00657993" w:rsidP="009322AC">
                  <w:pPr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7993" w:rsidRPr="009322AC" w:rsidRDefault="00657993" w:rsidP="009322AC">
                  <w:pPr>
                    <w:spacing w:after="0" w:line="240" w:lineRule="auto"/>
                    <w:rPr>
                      <w:b/>
                    </w:rPr>
                  </w:pPr>
                </w:p>
                <w:p w:rsidR="00657993" w:rsidRPr="009322AC" w:rsidRDefault="00657993" w:rsidP="009322AC">
                  <w:pPr>
                    <w:spacing w:after="0" w:line="240" w:lineRule="auto"/>
                    <w:rPr>
                      <w:b/>
                    </w:rPr>
                  </w:pPr>
                </w:p>
              </w:tc>
            </w:tr>
          </w:tbl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</w:p>
        </w:tc>
      </w:tr>
      <w:tr w:rsidR="00657993" w:rsidRPr="009322AC" w:rsidTr="009322AC">
        <w:tc>
          <w:tcPr>
            <w:tcW w:w="5381" w:type="dxa"/>
          </w:tcPr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 xml:space="preserve">11.  Aşağıda canlıya ait kavramlar verilmiştir.  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 xml:space="preserve">        </w:t>
            </w:r>
            <w:r w:rsidRPr="009322AC">
              <w:rPr>
                <w:b/>
                <w:u w:val="single"/>
              </w:rPr>
              <w:t>Tanımlarını karşılarına yazın</w:t>
            </w:r>
            <w:r w:rsidRPr="009322AC">
              <w:rPr>
                <w:b/>
              </w:rPr>
              <w:t xml:space="preserve">. Hücreden 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  <w:u w:val="single"/>
              </w:rPr>
            </w:pPr>
            <w:r w:rsidRPr="009322AC">
              <w:rPr>
                <w:b/>
              </w:rPr>
              <w:t xml:space="preserve">        organizmaya geçişi </w:t>
            </w:r>
            <w:r w:rsidRPr="009322AC">
              <w:rPr>
                <w:b/>
                <w:u w:val="single"/>
              </w:rPr>
              <w:t>örneklendirin.</w:t>
            </w:r>
            <w:r w:rsidRPr="009322AC">
              <w:rPr>
                <w:b/>
              </w:rPr>
              <w:t xml:space="preserve">             ( 10 puan )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  <w:u w:val="single"/>
              </w:rPr>
            </w:pPr>
          </w:p>
          <w:p w:rsidR="00657993" w:rsidRPr="009322AC" w:rsidRDefault="00657993" w:rsidP="009322AC">
            <w:pPr>
              <w:spacing w:after="0" w:line="240" w:lineRule="auto"/>
              <w:rPr>
                <w:b/>
                <w:u w:val="single"/>
              </w:rPr>
            </w:pPr>
            <w:r w:rsidRPr="009322AC">
              <w:rPr>
                <w:b/>
                <w:u w:val="single"/>
              </w:rPr>
              <w:t>Hücre :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  <w:u w:val="single"/>
              </w:rPr>
            </w:pPr>
            <w:r w:rsidRPr="009322AC">
              <w:rPr>
                <w:b/>
                <w:u w:val="single"/>
              </w:rPr>
              <w:t>Doku :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  <w:u w:val="single"/>
              </w:rPr>
            </w:pPr>
            <w:r w:rsidRPr="009322AC">
              <w:rPr>
                <w:b/>
                <w:u w:val="single"/>
              </w:rPr>
              <w:t>Organ :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  <w:u w:val="single"/>
              </w:rPr>
            </w:pPr>
            <w:r w:rsidRPr="009322AC">
              <w:rPr>
                <w:b/>
                <w:u w:val="single"/>
              </w:rPr>
              <w:t>Sistem :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  <w:u w:val="single"/>
              </w:rPr>
            </w:pPr>
            <w:r w:rsidRPr="009322AC">
              <w:rPr>
                <w:b/>
                <w:u w:val="single"/>
              </w:rPr>
              <w:t>Organizma :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  <w:u w:val="single"/>
              </w:rPr>
            </w:pPr>
          </w:p>
          <w:p w:rsidR="00657993" w:rsidRPr="009322AC" w:rsidRDefault="00657993" w:rsidP="009322AC">
            <w:pPr>
              <w:spacing w:after="0" w:line="240" w:lineRule="auto"/>
              <w:rPr>
                <w:b/>
                <w:u w:val="single"/>
              </w:rPr>
            </w:pPr>
          </w:p>
          <w:p w:rsidR="00657993" w:rsidRPr="009322AC" w:rsidRDefault="00657993" w:rsidP="009322AC">
            <w:pPr>
              <w:spacing w:after="0" w:line="240" w:lineRule="auto"/>
              <w:rPr>
                <w:b/>
                <w:u w:val="single"/>
              </w:rPr>
            </w:pPr>
            <w:r w:rsidRPr="009322AC">
              <w:rPr>
                <w:b/>
                <w:u w:val="single"/>
              </w:rPr>
              <w:t>Örnek :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>
              <w:rPr>
                <w:noProof/>
                <w:lang w:eastAsia="tr-TR"/>
              </w:rPr>
              <w:pict>
                <v:shape id="Düz Ok Bağlayıcısı 14" o:spid="_x0000_s1032" type="#_x0000_t32" style="position:absolute;margin-left:175.25pt;margin-top:6.65pt;width:19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" strokecolor="#5b9bd5" strokeweight=".5pt">
                  <v:stroke endarrow="block" joinstyle="miter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13" o:spid="_x0000_s1033" type="#_x0000_t32" style="position:absolute;margin-left:122pt;margin-top:6.7pt;width:19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" strokecolor="#5b9bd5" strokeweight=".5pt">
                  <v:stroke endarrow="block" joinstyle="miter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12" o:spid="_x0000_s1034" type="#_x0000_t32" style="position:absolute;margin-left:72.5pt;margin-top:7.5pt;width:19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" strokecolor="#5b9bd5" strokeweight=".5pt">
                  <v:stroke endarrow="block" joinstyle="miter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11" o:spid="_x0000_s1035" type="#_x0000_t32" style="position:absolute;margin-left:29pt;margin-top:8.35pt;width:19.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" strokecolor="#5b9bd5" strokeweight=".5pt">
                  <v:stroke endarrow="block" joinstyle="miter"/>
                </v:shape>
              </w:pict>
            </w:r>
            <w:r w:rsidRPr="009322AC">
              <w:rPr>
                <w:b/>
              </w:rPr>
              <w:t xml:space="preserve">  Hücre       Doku        Organ         Sistem         Organizma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>
              <w:rPr>
                <w:noProof/>
                <w:lang w:eastAsia="tr-TR"/>
              </w:rPr>
              <w:pict>
                <v:shape id="Düz Ok Bağlayıcısı 19" o:spid="_x0000_s1036" type="#_x0000_t32" style="position:absolute;margin-left:176pt;margin-top:2.25pt;width:19.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" strokecolor="#5b9bd5" strokeweight=".5pt">
                  <v:stroke endarrow="block" joinstyle="miter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17" o:spid="_x0000_s1037" type="#_x0000_t32" style="position:absolute;margin-left:128pt;margin-top:3.05pt;width:19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" strokecolor="#5b9bd5" strokeweight=".5pt">
                  <v:stroke endarrow="block" joinstyle="miter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16" o:spid="_x0000_s1038" type="#_x0000_t32" style="position:absolute;margin-left:76.25pt;margin-top:2.35pt;width:19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" strokecolor="#5b9bd5" strokeweight=".5pt">
                  <v:stroke endarrow="block" joinstyle="miter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15" o:spid="_x0000_s1039" type="#_x0000_t32" style="position:absolute;margin-left:33.5pt;margin-top:1.7pt;width:19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" strokecolor="#5b9bd5" strokeweight=".5pt">
                  <v:stroke endarrow="block" joinstyle="miter"/>
                </v:shape>
              </w:pict>
            </w:r>
            <w:r w:rsidRPr="009322AC">
              <w:rPr>
                <w:b/>
              </w:rPr>
              <w:t xml:space="preserve">…………………………………………………………………………………… 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</w:p>
        </w:tc>
        <w:tc>
          <w:tcPr>
            <w:tcW w:w="5381" w:type="dxa"/>
          </w:tcPr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 xml:space="preserve">15.  ÖKARYOT HÜCRE : Zarla çevrili çekirdeği ve 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 xml:space="preserve">                                           organelleri vardır.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 xml:space="preserve">       PROKARYOT HÜCRE : Zarla çevrili çekirdeği ve 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 xml:space="preserve">                                                organelleri yoktur.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</w:p>
          <w:p w:rsidR="00657993" w:rsidRPr="009322AC" w:rsidRDefault="00657993" w:rsidP="009322AC">
            <w:pPr>
              <w:spacing w:after="0" w:line="240" w:lineRule="auto"/>
              <w:rPr>
                <w:b/>
                <w:u w:val="single"/>
              </w:rPr>
            </w:pPr>
            <w:r w:rsidRPr="009322AC">
              <w:rPr>
                <w:b/>
              </w:rPr>
              <w:t xml:space="preserve">Yukarıda tanımları verilen hücre tipleri, hangi canlılarda vardır ; </w:t>
            </w:r>
            <w:r w:rsidRPr="009322AC">
              <w:rPr>
                <w:b/>
                <w:u w:val="single"/>
              </w:rPr>
              <w:t>ikişer örnek yazın.</w:t>
            </w:r>
            <w:r w:rsidRPr="009322AC">
              <w:rPr>
                <w:b/>
              </w:rPr>
              <w:t xml:space="preserve">                                  ( 4 puan )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  <w:u w:val="single"/>
              </w:rPr>
            </w:pPr>
          </w:p>
          <w:p w:rsidR="00657993" w:rsidRPr="009322AC" w:rsidRDefault="00657993" w:rsidP="009322AC">
            <w:pPr>
              <w:spacing w:after="0" w:line="240" w:lineRule="auto"/>
              <w:rPr>
                <w:b/>
                <w:u w:val="single"/>
              </w:rPr>
            </w:pPr>
            <w:r w:rsidRPr="009322AC">
              <w:rPr>
                <w:b/>
                <w:u w:val="single"/>
              </w:rPr>
              <w:t>Ökaryot hücreye örnek :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  <w:u w:val="single"/>
              </w:rPr>
            </w:pPr>
          </w:p>
          <w:p w:rsidR="00657993" w:rsidRPr="009322AC" w:rsidRDefault="00657993" w:rsidP="009322AC">
            <w:pPr>
              <w:spacing w:after="0" w:line="240" w:lineRule="auto"/>
              <w:rPr>
                <w:b/>
                <w:u w:val="single"/>
              </w:rPr>
            </w:pP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  <w:u w:val="single"/>
              </w:rPr>
              <w:t>Prokaryot hücreye örnek :</w:t>
            </w:r>
          </w:p>
        </w:tc>
      </w:tr>
      <w:tr w:rsidR="00657993" w:rsidRPr="009322AC" w:rsidTr="009322AC">
        <w:tc>
          <w:tcPr>
            <w:tcW w:w="5381" w:type="dxa"/>
          </w:tcPr>
          <w:p w:rsidR="00657993" w:rsidRPr="009322AC" w:rsidRDefault="00657993" w:rsidP="009322AC">
            <w:pPr>
              <w:spacing w:after="0" w:line="240" w:lineRule="auto"/>
            </w:pPr>
            <w:r w:rsidRPr="009322AC">
              <w:rPr>
                <w:b/>
              </w:rPr>
              <w:t xml:space="preserve">12.  </w:t>
            </w:r>
            <w:r w:rsidRPr="009322AC">
              <w:t xml:space="preserve">“Organeller ; hücre içinde bulunan çeşitli görevleri 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t xml:space="preserve">        gerçekleştiren çok küçük yapılardır.”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 xml:space="preserve">              Aşağıda canlıya ait verilen yapılarda hangi 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 xml:space="preserve">        organelin daha çok bulunduğunu yazarak nedenini</w:t>
            </w:r>
          </w:p>
          <w:p w:rsidR="00657993" w:rsidRPr="009322AC" w:rsidRDefault="00657993" w:rsidP="009322AC">
            <w:p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 xml:space="preserve">        açıklayın.                                                             ( 6 puan)</w:t>
            </w: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>Tükürük bezleri  :  ………………………………………..</w:t>
            </w:r>
          </w:p>
          <w:p w:rsidR="00657993" w:rsidRPr="009322AC" w:rsidRDefault="00657993" w:rsidP="009322AC">
            <w:pPr>
              <w:pStyle w:val="ListParagraph"/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>Nedeni : ……………………………………………………….</w:t>
            </w: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>Çizgili kas hücreleri : ……………………………………..</w:t>
            </w:r>
          </w:p>
          <w:p w:rsidR="00657993" w:rsidRPr="009322AC" w:rsidRDefault="00657993" w:rsidP="009322AC">
            <w:pPr>
              <w:pStyle w:val="ListParagraph"/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>Nedeni : ……………………………………………………….</w:t>
            </w: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>Yaprak hücreleri : ………………………………………….</w:t>
            </w:r>
          </w:p>
          <w:p w:rsidR="00657993" w:rsidRPr="009322AC" w:rsidRDefault="00657993" w:rsidP="009322AC">
            <w:pPr>
              <w:pStyle w:val="ListParagraph"/>
              <w:spacing w:after="0" w:line="240" w:lineRule="auto"/>
              <w:rPr>
                <w:b/>
              </w:rPr>
            </w:pPr>
            <w:r w:rsidRPr="009322AC">
              <w:rPr>
                <w:b/>
              </w:rPr>
              <w:t>Nedeni : ………………………………………………………..</w:t>
            </w:r>
          </w:p>
          <w:p w:rsidR="00657993" w:rsidRPr="009322AC" w:rsidRDefault="00657993" w:rsidP="009322AC">
            <w:pPr>
              <w:pStyle w:val="ListParagraph"/>
              <w:spacing w:after="0" w:line="240" w:lineRule="auto"/>
              <w:rPr>
                <w:b/>
              </w:rPr>
            </w:pPr>
          </w:p>
        </w:tc>
        <w:tc>
          <w:tcPr>
            <w:tcW w:w="5381" w:type="dxa"/>
          </w:tcPr>
          <w:p w:rsidR="00657993" w:rsidRPr="009322AC" w:rsidRDefault="00657993" w:rsidP="009322AC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  <w:r w:rsidRPr="009322AC">
              <w:rPr>
                <w:b/>
                <w:sz w:val="18"/>
                <w:szCs w:val="18"/>
                <w:u w:val="single"/>
              </w:rPr>
              <w:t>SINAV YÖNERGESİ</w:t>
            </w: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b/>
                <w:sz w:val="18"/>
                <w:szCs w:val="18"/>
              </w:rPr>
            </w:pPr>
            <w:r w:rsidRPr="009322AC">
              <w:rPr>
                <w:b/>
                <w:sz w:val="18"/>
                <w:szCs w:val="18"/>
              </w:rPr>
              <w:t>ADINIZI – SOYADINIZI – SINIFINIZI – NUMARANIZI İLK SAYFADA BELİRTİLEN YERE YAZIN.</w:t>
            </w: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b/>
                <w:sz w:val="18"/>
                <w:szCs w:val="18"/>
              </w:rPr>
            </w:pPr>
            <w:r w:rsidRPr="009322AC">
              <w:rPr>
                <w:b/>
                <w:sz w:val="18"/>
                <w:szCs w:val="18"/>
              </w:rPr>
              <w:t>SINAVDA 15 SORU VARDIR. SORULAR AÇIK VE NETTİR. DİKKATLİ ŞEKİLDE OKUYUN. ALTI ÇİZİLİ İFADELERE DİKKAT EDİN.</w:t>
            </w: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b/>
                <w:sz w:val="18"/>
                <w:szCs w:val="18"/>
              </w:rPr>
            </w:pPr>
            <w:r w:rsidRPr="009322AC">
              <w:rPr>
                <w:b/>
                <w:sz w:val="18"/>
                <w:szCs w:val="18"/>
              </w:rPr>
              <w:t xml:space="preserve">OKUNAKLI BİR ŞEKİLDE </w:t>
            </w:r>
            <w:r w:rsidRPr="009322AC">
              <w:rPr>
                <w:b/>
                <w:sz w:val="18"/>
                <w:szCs w:val="18"/>
                <w:u w:val="single"/>
              </w:rPr>
              <w:t>DÜZ YAZI</w:t>
            </w:r>
            <w:r w:rsidRPr="009322AC">
              <w:rPr>
                <w:b/>
                <w:sz w:val="18"/>
                <w:szCs w:val="18"/>
              </w:rPr>
              <w:t xml:space="preserve"> KULLANIN.</w:t>
            </w: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b/>
                <w:sz w:val="18"/>
                <w:szCs w:val="18"/>
              </w:rPr>
            </w:pPr>
            <w:r w:rsidRPr="009322AC">
              <w:rPr>
                <w:b/>
                <w:sz w:val="18"/>
                <w:szCs w:val="18"/>
              </w:rPr>
              <w:t>SÜRENİZ 40 DAKİKADIR.</w:t>
            </w: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b/>
                <w:sz w:val="18"/>
                <w:szCs w:val="18"/>
              </w:rPr>
            </w:pPr>
            <w:r w:rsidRPr="009322AC">
              <w:rPr>
                <w:b/>
                <w:sz w:val="18"/>
                <w:szCs w:val="18"/>
              </w:rPr>
              <w:t>SINAV SONUNDA CEVAPLARINIZI KONTROL EDİN.</w:t>
            </w: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b/>
                <w:sz w:val="18"/>
                <w:szCs w:val="18"/>
              </w:rPr>
            </w:pPr>
            <w:r w:rsidRPr="009322AC">
              <w:rPr>
                <w:b/>
                <w:sz w:val="18"/>
                <w:szCs w:val="18"/>
              </w:rPr>
              <w:t>SINAV SONUÇLARINIZ 10 GÜN İÇİNDE AÇIKLANCAKTIR.</w:t>
            </w:r>
          </w:p>
          <w:p w:rsidR="00657993" w:rsidRPr="009322AC" w:rsidRDefault="00657993" w:rsidP="009322A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b/>
                <w:sz w:val="18"/>
                <w:szCs w:val="18"/>
              </w:rPr>
            </w:pPr>
            <w:r w:rsidRPr="009322AC">
              <w:rPr>
                <w:b/>
                <w:sz w:val="18"/>
                <w:szCs w:val="18"/>
              </w:rPr>
              <w:t>BAŞARILAR ….</w:t>
            </w:r>
          </w:p>
          <w:p w:rsidR="00657993" w:rsidRPr="009322AC" w:rsidRDefault="00657993" w:rsidP="009322AC">
            <w:pPr>
              <w:pStyle w:val="ListParagraph"/>
              <w:spacing w:after="0" w:line="240" w:lineRule="auto"/>
              <w:rPr>
                <w:b/>
                <w:sz w:val="18"/>
                <w:szCs w:val="18"/>
              </w:rPr>
            </w:pPr>
            <w:r w:rsidRPr="009322AC">
              <w:rPr>
                <w:b/>
                <w:sz w:val="18"/>
                <w:szCs w:val="18"/>
              </w:rPr>
              <w:t xml:space="preserve">                                                             </w:t>
            </w:r>
            <w:r>
              <w:rPr>
                <w:b/>
                <w:sz w:val="18"/>
                <w:szCs w:val="18"/>
              </w:rPr>
              <w:t>…………………</w:t>
            </w:r>
          </w:p>
          <w:p w:rsidR="00657993" w:rsidRPr="009322AC" w:rsidRDefault="00657993" w:rsidP="009322AC">
            <w:pPr>
              <w:pStyle w:val="ListParagraph"/>
              <w:spacing w:after="0" w:line="240" w:lineRule="auto"/>
              <w:rPr>
                <w:b/>
                <w:sz w:val="18"/>
                <w:szCs w:val="18"/>
              </w:rPr>
            </w:pPr>
            <w:r w:rsidRPr="009322AC">
              <w:rPr>
                <w:b/>
                <w:sz w:val="18"/>
                <w:szCs w:val="18"/>
              </w:rPr>
              <w:t xml:space="preserve">                                                FEN VE TEKNOLOJİ ÖĞRETMENİ</w:t>
            </w:r>
          </w:p>
          <w:p w:rsidR="00657993" w:rsidRPr="009322AC" w:rsidRDefault="00657993" w:rsidP="009322AC">
            <w:pPr>
              <w:spacing w:after="0" w:line="240" w:lineRule="auto"/>
            </w:pPr>
          </w:p>
        </w:tc>
      </w:tr>
    </w:tbl>
    <w:p w:rsidR="00657993" w:rsidRDefault="00657993"/>
    <w:sectPr w:rsidR="00657993" w:rsidSect="00360D31">
      <w:pgSz w:w="11906" w:h="16838"/>
      <w:pgMar w:top="425" w:right="567" w:bottom="425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B6AFC"/>
    <w:multiLevelType w:val="hybridMultilevel"/>
    <w:tmpl w:val="A4A011D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2D5C90"/>
    <w:multiLevelType w:val="hybridMultilevel"/>
    <w:tmpl w:val="82BC0D0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E91124"/>
    <w:multiLevelType w:val="hybridMultilevel"/>
    <w:tmpl w:val="D102C43C"/>
    <w:lvl w:ilvl="0" w:tplc="A526324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81F0898"/>
    <w:multiLevelType w:val="hybridMultilevel"/>
    <w:tmpl w:val="3E0CB72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5B4127"/>
    <w:multiLevelType w:val="hybridMultilevel"/>
    <w:tmpl w:val="F7C292B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0115FF"/>
    <w:multiLevelType w:val="hybridMultilevel"/>
    <w:tmpl w:val="0FA6A3D6"/>
    <w:lvl w:ilvl="0" w:tplc="041F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5605587"/>
    <w:multiLevelType w:val="hybridMultilevel"/>
    <w:tmpl w:val="8BD86AF0"/>
    <w:lvl w:ilvl="0" w:tplc="85E05BD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39774ADE"/>
    <w:multiLevelType w:val="hybridMultilevel"/>
    <w:tmpl w:val="A2E0FA2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E770F7E"/>
    <w:multiLevelType w:val="hybridMultilevel"/>
    <w:tmpl w:val="276CC06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0AA6A48"/>
    <w:multiLevelType w:val="hybridMultilevel"/>
    <w:tmpl w:val="A628D7D6"/>
    <w:lvl w:ilvl="0" w:tplc="720496B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42209AC"/>
    <w:multiLevelType w:val="hybridMultilevel"/>
    <w:tmpl w:val="8168EE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9B20ED"/>
    <w:multiLevelType w:val="hybridMultilevel"/>
    <w:tmpl w:val="DAD48C2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A26F4A"/>
    <w:multiLevelType w:val="hybridMultilevel"/>
    <w:tmpl w:val="7F600784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88170C"/>
    <w:multiLevelType w:val="hybridMultilevel"/>
    <w:tmpl w:val="48DC84A0"/>
    <w:lvl w:ilvl="0" w:tplc="E9B4416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58E56C6"/>
    <w:multiLevelType w:val="hybridMultilevel"/>
    <w:tmpl w:val="640EE7A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8756630"/>
    <w:multiLevelType w:val="hybridMultilevel"/>
    <w:tmpl w:val="F4AAC09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13"/>
  </w:num>
  <w:num w:numId="5">
    <w:abstractNumId w:val="6"/>
  </w:num>
  <w:num w:numId="6">
    <w:abstractNumId w:val="14"/>
  </w:num>
  <w:num w:numId="7">
    <w:abstractNumId w:val="2"/>
  </w:num>
  <w:num w:numId="8">
    <w:abstractNumId w:val="4"/>
  </w:num>
  <w:num w:numId="9">
    <w:abstractNumId w:val="7"/>
  </w:num>
  <w:num w:numId="10">
    <w:abstractNumId w:val="15"/>
  </w:num>
  <w:num w:numId="11">
    <w:abstractNumId w:val="11"/>
  </w:num>
  <w:num w:numId="12">
    <w:abstractNumId w:val="12"/>
  </w:num>
  <w:num w:numId="13">
    <w:abstractNumId w:val="5"/>
  </w:num>
  <w:num w:numId="14">
    <w:abstractNumId w:val="1"/>
  </w:num>
  <w:num w:numId="15">
    <w:abstractNumId w:val="10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0D31"/>
    <w:rsid w:val="00001F5E"/>
    <w:rsid w:val="0004367F"/>
    <w:rsid w:val="00085200"/>
    <w:rsid w:val="00100D92"/>
    <w:rsid w:val="00170793"/>
    <w:rsid w:val="002D027B"/>
    <w:rsid w:val="00360D31"/>
    <w:rsid w:val="00417090"/>
    <w:rsid w:val="0041744F"/>
    <w:rsid w:val="0046480D"/>
    <w:rsid w:val="00471DAB"/>
    <w:rsid w:val="004B691C"/>
    <w:rsid w:val="004C75A6"/>
    <w:rsid w:val="0055136F"/>
    <w:rsid w:val="005763C5"/>
    <w:rsid w:val="0057780D"/>
    <w:rsid w:val="005C0CBC"/>
    <w:rsid w:val="00657993"/>
    <w:rsid w:val="007441DE"/>
    <w:rsid w:val="00891F41"/>
    <w:rsid w:val="008C2158"/>
    <w:rsid w:val="009322AC"/>
    <w:rsid w:val="00953643"/>
    <w:rsid w:val="009A183E"/>
    <w:rsid w:val="00A25D6C"/>
    <w:rsid w:val="00A53771"/>
    <w:rsid w:val="00A8620E"/>
    <w:rsid w:val="00B02440"/>
    <w:rsid w:val="00B91A2F"/>
    <w:rsid w:val="00BF3A47"/>
    <w:rsid w:val="00C515DF"/>
    <w:rsid w:val="00C87C1F"/>
    <w:rsid w:val="00C94FE5"/>
    <w:rsid w:val="00D61223"/>
    <w:rsid w:val="00D959EE"/>
    <w:rsid w:val="00DF7BB2"/>
    <w:rsid w:val="00EC255A"/>
    <w:rsid w:val="00F6354B"/>
    <w:rsid w:val="00F76742"/>
    <w:rsid w:val="00FF1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D31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60D3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707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114</TotalTime>
  <Pages>3</Pages>
  <Words>796</Words>
  <Characters>4543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 obalı</dc:creator>
  <cp:keywords/>
  <dc:description/>
  <cp:lastModifiedBy>fatih</cp:lastModifiedBy>
  <cp:revision>26</cp:revision>
  <dcterms:created xsi:type="dcterms:W3CDTF">2014-10-29T12:44:00Z</dcterms:created>
  <dcterms:modified xsi:type="dcterms:W3CDTF">2014-10-30T11:48:00Z</dcterms:modified>
</cp:coreProperties>
</file>